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797DA7" w:rsidRPr="00797DA7" w:rsidTr="00E93DB1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797DA7" w:rsidRPr="00BA7431" w:rsidRDefault="00797DA7" w:rsidP="00797D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bookmarkStart w:id="0" w:name="_GoBack"/>
            <w:r w:rsidRPr="0084728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Τραπέζι εξέτασης ζώων συντροφιάς</w:t>
            </w:r>
            <w:r w:rsidRPr="00847285">
              <w:rPr>
                <w:rFonts w:ascii="Tahoma" w:eastAsia="DengXian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bookmarkEnd w:id="0"/>
          </w:p>
        </w:tc>
      </w:tr>
      <w:tr w:rsidR="00797DA7" w:rsidRPr="008D329F" w:rsidTr="00E93DB1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797DA7" w:rsidRPr="008D329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797DA7" w:rsidRPr="008D329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97DA7" w:rsidRPr="008D329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97DA7" w:rsidRPr="008D329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797DA7" w:rsidRPr="008D329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797DA7" w:rsidRPr="008D329F" w:rsidTr="00E93DB1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797DA7" w:rsidRPr="008D329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797DA7" w:rsidRPr="008D329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97DA7" w:rsidRPr="008D329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97DA7" w:rsidRPr="008D329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97DA7" w:rsidRPr="008D329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797DA7" w:rsidRPr="008D329F" w:rsidTr="00E93DB1">
        <w:trPr>
          <w:trHeight w:val="330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797DA7" w:rsidRPr="008D329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97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797DA7" w:rsidRPr="008D329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797DA7" w:rsidRPr="008D329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797DA7" w:rsidRPr="008D329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797DA7" w:rsidRPr="008D329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97DA7" w:rsidRPr="00086A1C" w:rsidTr="00E93DB1">
        <w:trPr>
          <w:cantSplit/>
          <w:trHeight w:hRule="exact" w:val="510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86A1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4728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Τραπέζι εξέτασης ζώων συντροφιάς από ανοξείδωτο ατσάλι 304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86A1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86A1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86A1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97DA7" w:rsidRPr="00086A1C" w:rsidTr="00E93DB1">
        <w:trPr>
          <w:cantSplit/>
          <w:trHeight w:hRule="exact" w:val="510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086A1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74033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Διαστάσεις: 130 x 60 x 45-100 εκ. (μήκος x πλάτος x ύψος)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86A1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7DA7" w:rsidRPr="00086A1C" w:rsidTr="00E93DB1">
        <w:trPr>
          <w:cantSplit/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974033">
              <w:rPr>
                <w:rFonts w:ascii="Tahoma" w:hAnsi="Tahoma" w:cs="Tahoma"/>
                <w:sz w:val="18"/>
                <w:szCs w:val="18"/>
                <w:lang w:val="el-GR" w:eastAsia="el-GR"/>
              </w:rPr>
              <w:t>Γωνίες: στρογγυλεμένες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086A1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797DA7" w:rsidRPr="00086A1C" w:rsidTr="00E93DB1">
        <w:trPr>
          <w:cantSplit/>
          <w:trHeight w:hRule="exact" w:val="510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86A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D1A8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Αυξομείωση ύψους: ηλεκτρικό μοτέρ με </w:t>
            </w:r>
            <w:proofErr w:type="spellStart"/>
            <w:r w:rsidRPr="006D1A8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ποδοδιακόπτη</w:t>
            </w:r>
            <w:proofErr w:type="spellEnd"/>
            <w:r w:rsidRPr="006D1A8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, ανύψωση με ομαλή κίνηση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086A1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7DA7" w:rsidRPr="00086A1C" w:rsidTr="00E93DB1">
        <w:trPr>
          <w:cantSplit/>
          <w:trHeight w:hRule="exact" w:val="3119"/>
          <w:jc w:val="center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DA7" w:rsidRPr="00086A1C" w:rsidRDefault="00797DA7" w:rsidP="00E93DB1">
            <w:pPr>
              <w:rPr>
                <w:rFonts w:ascii="Tahoma" w:hAnsi="Tahoma" w:cs="Tahoma"/>
                <w:color w:val="000000"/>
                <w:sz w:val="16"/>
                <w:szCs w:val="16"/>
                <w:lang w:val="el-GR"/>
              </w:rPr>
            </w:pPr>
            <w:r w:rsidRPr="00B35723">
              <w:rPr>
                <w:rFonts w:ascii="Tahoma" w:hAnsi="Tahoma" w:cs="Tahoma"/>
                <w:bCs/>
                <w:color w:val="000000"/>
                <w:sz w:val="16"/>
                <w:szCs w:val="16"/>
                <w:lang w:val="el-GR"/>
              </w:rPr>
              <w:t>ΕΙΔΙΚΕΣ ΑΠΑΙΤΗΣΕΙΣ - ΠΡΟΔΙΑΓΡΑΦΕΣ:</w:t>
            </w:r>
            <w:r w:rsidRPr="00086A1C">
              <w:rPr>
                <w:rFonts w:ascii="Tahoma" w:hAnsi="Tahoma" w:cs="Tahoma"/>
                <w:bCs/>
                <w:color w:val="000000"/>
                <w:sz w:val="16"/>
                <w:szCs w:val="16"/>
                <w:lang w:val="el-GR"/>
              </w:rPr>
              <w:t xml:space="preserve"> Ο προμηθευτής υποχρεούται να παραδώσει το όργανο σε πλήρη λειτουργία. Ο προμηθευτής να διαθέτει δική του υπηρεσία τεχνικής υποστήριξης με έμπειρο προσωπικό. Να εξασφαλίζεται ή ύπαρξη ανταλλακτικών για επτά (7) τουλάχιστον έτη μετά τη λήξη παραγωγής του προσφερόμενου μοντέλου. Ο προμηθευτής και ο κατασκευαστής θα πρέπει να είναι απαραιτήτως πιστοποιημένοι κατά ISO 9001:2008. Όλες οι ανωτέρω ζητούμενες προδιαγραφές θα πρέπει να απαντηθούν με την υπάρχουσα σειρά, μία προς μία, με φύλλο συμμόρφωσης και να αποδεικνύονται σαφέστατα από συνημμένα φυλλάδια του κατασκευαστή Οίκου ή και από και κάθε άλλο επίσημο έγγραφο του κατασκευαστή Oίκου, που θα συνοδεύουν την προσφορά.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086A1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797DA7" w:rsidRPr="00086A1C" w:rsidRDefault="00797DA7" w:rsidP="00E93D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97DA7" w:rsidRPr="00A1698F" w:rsidTr="00E93DB1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797DA7" w:rsidRPr="00A1698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797DA7" w:rsidRPr="00A1698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A1698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97DA7" w:rsidRPr="00A1698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97DA7" w:rsidRPr="00A1698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1698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97DA7" w:rsidRPr="00A1698F" w:rsidRDefault="00797DA7" w:rsidP="00E93D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1698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</w:tbl>
    <w:p w:rsidR="00EB3766" w:rsidRDefault="00EB3766"/>
    <w:sectPr w:rsidR="00EB376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42F"/>
    <w:rsid w:val="004A742F"/>
    <w:rsid w:val="00797DA7"/>
    <w:rsid w:val="00EB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0A821D-7300-4483-881C-774E99296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DA7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539DFEC8</Template>
  <TotalTime>0</TotalTime>
  <Pages>1</Pages>
  <Words>180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2025-12-08T13:14:00Z</dcterms:created>
  <dcterms:modified xsi:type="dcterms:W3CDTF">2025-12-08T13:14:00Z</dcterms:modified>
</cp:coreProperties>
</file>